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3E706" w14:textId="77777777" w:rsidR="0022678F" w:rsidRDefault="0022678F">
      <w:r>
        <w:separator/>
      </w:r>
    </w:p>
  </w:endnote>
  <w:endnote w:type="continuationSeparator" w:id="0">
    <w:p w14:paraId="5E3211DA" w14:textId="77777777" w:rsidR="0022678F" w:rsidRDefault="0022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CD41" w14:textId="77777777" w:rsidR="00681622" w:rsidRPr="00DC613E" w:rsidRDefault="00681622" w:rsidP="00681622">
    <w:pPr>
      <w:pStyle w:val="Noga"/>
    </w:pPr>
    <w:r>
      <w:rPr>
        <w:noProof/>
        <w14:ligatures w14:val="standardContextual"/>
      </w:rPr>
      <w:drawing>
        <wp:inline distT="0" distB="0" distL="0" distR="0" wp14:anchorId="34A121C3" wp14:editId="249905F1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D85A8B3" wp14:editId="2BA58CB5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1F027" w14:textId="77777777" w:rsidR="0022678F" w:rsidRDefault="0022678F">
      <w:r>
        <w:separator/>
      </w:r>
    </w:p>
  </w:footnote>
  <w:footnote w:type="continuationSeparator" w:id="0">
    <w:p w14:paraId="57D72BED" w14:textId="77777777" w:rsidR="0022678F" w:rsidRDefault="0022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370866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  <w:shd w:val="clear" w:color="auto" w:fill="auto"/>
        </w:tcPr>
        <w:p w14:paraId="6D98A12B" w14:textId="0F6B7588" w:rsidR="00370866" w:rsidRPr="00C0552D" w:rsidRDefault="001D10FB" w:rsidP="5C15B30E">
          <w:pPr>
            <w:jc w:val="both"/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2888A877" wp14:editId="1DB3B0B4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</w:tr>
    <w:tr w:rsidR="00C0552D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87875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4733A"/>
    <w:rsid w:val="00166414"/>
    <w:rsid w:val="0017296F"/>
    <w:rsid w:val="00174BFE"/>
    <w:rsid w:val="00183318"/>
    <w:rsid w:val="00186071"/>
    <w:rsid w:val="001A192F"/>
    <w:rsid w:val="001A7BD0"/>
    <w:rsid w:val="001C5B2C"/>
    <w:rsid w:val="001D10FB"/>
    <w:rsid w:val="001D16E0"/>
    <w:rsid w:val="001D694D"/>
    <w:rsid w:val="001F6F0F"/>
    <w:rsid w:val="0020233B"/>
    <w:rsid w:val="002104D8"/>
    <w:rsid w:val="0022678F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359D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1622"/>
    <w:rsid w:val="006D59F7"/>
    <w:rsid w:val="006E377F"/>
    <w:rsid w:val="006F44F5"/>
    <w:rsid w:val="006F47C7"/>
    <w:rsid w:val="006F631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2340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D6C32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1B5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48359D"/>
    <w:rPr>
      <w:rFonts w:ascii="Arial" w:hAnsi="Arial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6816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E84F76-B3FD-4E8A-9440-897D0F6BF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12C9A-53D8-48FB-84E0-CF880094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374</Words>
  <Characters>2185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</cp:revision>
  <cp:lastPrinted>2016-01-04T14:38:00Z</cp:lastPrinted>
  <dcterms:created xsi:type="dcterms:W3CDTF">2024-06-26T10:48:00Z</dcterms:created>
  <dcterms:modified xsi:type="dcterms:W3CDTF">2025-07-11T05:59:00Z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